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7A0" w:rsidRPr="00783D66" w:rsidRDefault="003057A0" w:rsidP="003057A0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3057A0" w:rsidRPr="00783D66" w:rsidRDefault="003057A0" w:rsidP="003057A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>BUCUR FLAVIUS</w:t>
      </w:r>
    </w:p>
    <w:p w:rsidR="003057A0" w:rsidRPr="00783D66" w:rsidRDefault="003057A0" w:rsidP="003057A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:. I – </w:t>
      </w:r>
      <w:r>
        <w:rPr>
          <w:rFonts w:ascii="Arial Narrow" w:hAnsi="Arial Narrow"/>
          <w:b/>
          <w:sz w:val="24"/>
          <w:szCs w:val="24"/>
        </w:rPr>
        <w:t>1</w:t>
      </w:r>
      <w:r>
        <w:rPr>
          <w:rFonts w:ascii="Arial Narrow" w:hAnsi="Arial Narrow"/>
          <w:b/>
          <w:sz w:val="24"/>
          <w:szCs w:val="24"/>
        </w:rPr>
        <w:t>4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783D66">
        <w:rPr>
          <w:rFonts w:ascii="Arial Narrow" w:hAnsi="Arial Narrow"/>
          <w:b/>
          <w:sz w:val="24"/>
          <w:szCs w:val="24"/>
        </w:rPr>
        <w:t>ani</w:t>
      </w:r>
    </w:p>
    <w:p w:rsidR="003057A0" w:rsidRPr="00783D66" w:rsidRDefault="003057A0" w:rsidP="003057A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INFORMATICA</w:t>
      </w:r>
    </w:p>
    <w:p w:rsidR="003057A0" w:rsidRPr="00783D66" w:rsidRDefault="003057A0" w:rsidP="003057A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str.</w:t>
      </w:r>
      <w:r>
        <w:rPr>
          <w:rFonts w:ascii="Arial Narrow" w:hAnsi="Arial Narrow"/>
          <w:b/>
          <w:sz w:val="24"/>
          <w:szCs w:val="24"/>
        </w:rPr>
        <w:t xml:space="preserve"> 1 Decembrie , bl.14, ap.22</w:t>
      </w:r>
    </w:p>
    <w:p w:rsidR="003057A0" w:rsidRPr="00783D66" w:rsidRDefault="003057A0" w:rsidP="003057A0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3057A0" w:rsidRPr="00783D66" w:rsidRDefault="003057A0" w:rsidP="003057A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TITULAR </w:t>
      </w:r>
    </w:p>
    <w:p w:rsidR="003057A0" w:rsidRPr="00783D66" w:rsidRDefault="003057A0" w:rsidP="003057A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gramStart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proofErr w:type="gram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NU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3057A0" w:rsidRPr="00783D66" w:rsidTr="00CF19C9">
        <w:tc>
          <w:tcPr>
            <w:tcW w:w="3904" w:type="dxa"/>
            <w:vMerge w:val="restart"/>
            <w:vAlign w:val="center"/>
          </w:tcPr>
          <w:p w:rsidR="003057A0" w:rsidRPr="00783D66" w:rsidRDefault="003057A0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3057A0" w:rsidRPr="00783D66" w:rsidRDefault="003057A0" w:rsidP="003057A0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:____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6</w:t>
            </w:r>
            <w:bookmarkStart w:id="0" w:name="_GoBack"/>
            <w:bookmarkEnd w:id="0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0/an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3057A0" w:rsidRPr="00783D66" w:rsidTr="00CF19C9">
        <w:tc>
          <w:tcPr>
            <w:tcW w:w="3904" w:type="dxa"/>
            <w:vMerge/>
          </w:tcPr>
          <w:p w:rsidR="003057A0" w:rsidRPr="00783D66" w:rsidRDefault="003057A0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3057A0" w:rsidRPr="00783D66" w:rsidRDefault="003057A0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3057A0" w:rsidRPr="00783D66" w:rsidRDefault="003057A0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3057A0" w:rsidRPr="00783D66" w:rsidRDefault="003057A0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3057A0" w:rsidRPr="00783D66" w:rsidRDefault="003057A0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3057A0" w:rsidRPr="00783D66" w:rsidRDefault="003057A0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3057A0" w:rsidRPr="00783D66" w:rsidTr="00CF19C9">
        <w:tc>
          <w:tcPr>
            <w:tcW w:w="3904" w:type="dxa"/>
          </w:tcPr>
          <w:p w:rsidR="003057A0" w:rsidRPr="00783D66" w:rsidRDefault="003057A0" w:rsidP="00CF19C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3057A0" w:rsidRPr="00783D66" w:rsidRDefault="003057A0" w:rsidP="003057A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TIC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5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0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3057A0" w:rsidRPr="00783D66" w:rsidRDefault="003057A0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3057A0" w:rsidRPr="00783D66" w:rsidRDefault="003057A0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3057A0" w:rsidRPr="00783D66" w:rsidRDefault="003057A0" w:rsidP="003057A0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1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0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</w:p>
        </w:tc>
      </w:tr>
    </w:tbl>
    <w:p w:rsidR="003057A0" w:rsidRPr="00783D66" w:rsidRDefault="003057A0" w:rsidP="003057A0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Default="003057A0" w:rsidP="003057A0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3057A0" w:rsidRPr="00783D66" w:rsidRDefault="003057A0" w:rsidP="003057A0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3057A0" w:rsidRPr="00783D66" w:rsidRDefault="003057A0" w:rsidP="003057A0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3057A0" w:rsidRPr="00783D66" w:rsidRDefault="003057A0" w:rsidP="003057A0"/>
    <w:p w:rsidR="003057A0" w:rsidRDefault="003057A0" w:rsidP="003057A0"/>
    <w:p w:rsidR="003057A0" w:rsidRDefault="003057A0" w:rsidP="003057A0"/>
    <w:p w:rsidR="003057A0" w:rsidRDefault="003057A0" w:rsidP="003057A0"/>
    <w:p w:rsidR="003057A0" w:rsidRDefault="003057A0" w:rsidP="003057A0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3057A0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3057A0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3057A0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3057A0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3057A0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3057A0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3057A0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3057A0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3057A0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7A0"/>
    <w:rsid w:val="001C76BC"/>
    <w:rsid w:val="003057A0"/>
    <w:rsid w:val="00850207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485A7-7EE7-4352-A371-E24BB8ED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305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3057A0"/>
  </w:style>
  <w:style w:type="paragraph" w:styleId="Subsol">
    <w:name w:val="footer"/>
    <w:basedOn w:val="Normal"/>
    <w:link w:val="SubsolCaracter"/>
    <w:uiPriority w:val="99"/>
    <w:semiHidden/>
    <w:unhideWhenUsed/>
    <w:rsid w:val="00305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305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9470E3EB-081A-411F-901B-27A134496CB4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2</Pages>
  <Words>109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2013-11-20T13:31:00Z</dcterms:created>
  <dcterms:modified xsi:type="dcterms:W3CDTF">2013-11-20T13:32:00Z</dcterms:modified>
</cp:coreProperties>
</file>